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72" w:rsidRDefault="00584572" w:rsidP="00F04193">
      <w:pPr>
        <w:rPr>
          <w:rFonts w:ascii="方正小标宋简体" w:eastAsia="方正小标宋简体"/>
          <w:b/>
          <w:sz w:val="44"/>
          <w:szCs w:val="44"/>
        </w:rPr>
      </w:pPr>
      <w:r>
        <w:t xml:space="preserve">              </w:t>
      </w:r>
      <w:r w:rsidRPr="00795D09">
        <w:rPr>
          <w:rFonts w:ascii="方正小标宋简体" w:eastAsia="方正小标宋简体" w:hint="eastAsia"/>
          <w:b/>
          <w:sz w:val="44"/>
          <w:szCs w:val="44"/>
        </w:rPr>
        <w:t>优秀共产党员申报登记表</w:t>
      </w:r>
    </w:p>
    <w:p w:rsidR="00584572" w:rsidRPr="00B77514" w:rsidRDefault="00584572" w:rsidP="00ED1994">
      <w:pPr>
        <w:ind w:left="570"/>
        <w:rPr>
          <w:rFonts w:ascii="仿宋_GB2312" w:eastAsia="仿宋_GB2312"/>
          <w:sz w:val="24"/>
        </w:rPr>
      </w:pPr>
      <w:r w:rsidRPr="00B77514">
        <w:rPr>
          <w:rFonts w:ascii="仿宋_GB2312" w:eastAsia="仿宋_GB2312" w:hAnsi="宋体" w:cs="宋体" w:hint="eastAsia"/>
          <w:b/>
          <w:kern w:val="0"/>
          <w:sz w:val="24"/>
        </w:rPr>
        <w:t>填报单位：</w:t>
      </w:r>
      <w:r>
        <w:rPr>
          <w:rFonts w:ascii="仿宋_GB2312" w:eastAsia="仿宋_GB2312" w:hAnsi="宋体" w:cs="宋体" w:hint="eastAsia"/>
          <w:b/>
          <w:kern w:val="0"/>
          <w:sz w:val="24"/>
        </w:rPr>
        <w:t>四川理工学院</w:t>
      </w:r>
      <w:r>
        <w:rPr>
          <w:rFonts w:ascii="仿宋_GB2312" w:eastAsia="仿宋_GB2312" w:hAnsi="宋体" w:cs="宋体"/>
          <w:b/>
          <w:kern w:val="0"/>
          <w:sz w:val="24"/>
        </w:rPr>
        <w:t xml:space="preserve"> </w:t>
      </w:r>
      <w:r>
        <w:rPr>
          <w:rFonts w:ascii="仿宋_GB2312" w:eastAsia="仿宋_GB2312" w:hAnsi="宋体" w:cs="宋体" w:hint="eastAsia"/>
          <w:b/>
          <w:kern w:val="0"/>
          <w:sz w:val="24"/>
        </w:rPr>
        <w:t>外语学院</w:t>
      </w:r>
    </w:p>
    <w:tbl>
      <w:tblPr>
        <w:tblpPr w:leftFromText="180" w:rightFromText="180" w:vertAnchor="page" w:horzAnchor="margin" w:tblpY="2533"/>
        <w:tblW w:w="0" w:type="auto"/>
        <w:tblLayout w:type="fixed"/>
        <w:tblLook w:val="0000"/>
      </w:tblPr>
      <w:tblGrid>
        <w:gridCol w:w="1475"/>
        <w:gridCol w:w="470"/>
        <w:gridCol w:w="598"/>
        <w:gridCol w:w="654"/>
        <w:gridCol w:w="834"/>
        <w:gridCol w:w="676"/>
        <w:gridCol w:w="900"/>
        <w:gridCol w:w="2737"/>
      </w:tblGrid>
      <w:tr w:rsidR="00584572" w:rsidRPr="00B77514" w:rsidTr="00ED1994">
        <w:trPr>
          <w:trHeight w:val="492"/>
        </w:trPr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姓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名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严俊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女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27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84572" w:rsidRPr="00366BE3" w:rsidRDefault="00584572" w:rsidP="00ED1994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汉</w:t>
            </w:r>
          </w:p>
        </w:tc>
      </w:tr>
      <w:tr w:rsidR="00584572" w:rsidRPr="00B77514" w:rsidTr="00ED1994">
        <w:trPr>
          <w:trHeight w:val="610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1975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572" w:rsidRPr="00B77514" w:rsidRDefault="00584572" w:rsidP="00ED199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参加工</w:t>
            </w:r>
          </w:p>
          <w:p w:rsidR="00584572" w:rsidRPr="00B77514" w:rsidRDefault="00584572" w:rsidP="00ED199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作时间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1998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B7751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84572" w:rsidRPr="00B77514" w:rsidTr="00ED1994">
        <w:trPr>
          <w:trHeight w:val="492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入党时间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2004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B7751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文化程度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</w:tr>
      <w:tr w:rsidR="00584572" w:rsidRPr="00B77514" w:rsidTr="00ED1994">
        <w:trPr>
          <w:trHeight w:val="858"/>
        </w:trPr>
        <w:tc>
          <w:tcPr>
            <w:tcW w:w="25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工作单位及职务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（党内职务）</w:t>
            </w:r>
          </w:p>
        </w:tc>
        <w:tc>
          <w:tcPr>
            <w:tcW w:w="5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四川理工学院外语学院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</w:tr>
      <w:tr w:rsidR="00584572" w:rsidRPr="00B77514" w:rsidTr="00ED1994">
        <w:trPr>
          <w:trHeight w:val="1496"/>
        </w:trPr>
        <w:tc>
          <w:tcPr>
            <w:tcW w:w="14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个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人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简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84572" w:rsidRPr="00D44BF9" w:rsidRDefault="00584572" w:rsidP="00ED1994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44BF9">
              <w:rPr>
                <w:rFonts w:ascii="仿宋_GB2312" w:eastAsia="仿宋_GB2312" w:hAnsi="宋体" w:cs="宋体"/>
                <w:kern w:val="0"/>
                <w:sz w:val="24"/>
              </w:rPr>
              <w:t>1998.7-2003.4</w:t>
            </w:r>
            <w:r w:rsidRPr="00D44BF9"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D44BF9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D44BF9">
              <w:rPr>
                <w:rFonts w:ascii="仿宋_GB2312" w:eastAsia="仿宋_GB2312" w:hAnsi="宋体" w:cs="宋体" w:hint="eastAsia"/>
                <w:kern w:val="0"/>
                <w:sz w:val="24"/>
              </w:rPr>
              <w:t>四川省自贡市，自贡师专英语系，担任教学工作</w:t>
            </w:r>
          </w:p>
          <w:p w:rsidR="00584572" w:rsidRDefault="00584572" w:rsidP="00ED1994">
            <w:pPr>
              <w:widowControl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44BF9">
              <w:rPr>
                <w:rFonts w:ascii="仿宋_GB2312" w:eastAsia="仿宋_GB2312" w:hAnsi="宋体" w:cs="宋体"/>
                <w:kern w:val="0"/>
                <w:sz w:val="24"/>
              </w:rPr>
              <w:t>2003.4</w:t>
            </w:r>
            <w:r w:rsidRPr="00D44BF9">
              <w:rPr>
                <w:rFonts w:ascii="仿宋_GB2312" w:eastAsia="仿宋_GB2312" w:hAnsi="宋体" w:cs="宋体" w:hint="eastAsia"/>
                <w:kern w:val="0"/>
                <w:sz w:val="24"/>
              </w:rPr>
              <w:t>至今四川省自贡市，四川理工学院外语学院，担任教学工作</w:t>
            </w:r>
          </w:p>
          <w:p w:rsidR="00584572" w:rsidRPr="00B77514" w:rsidRDefault="00584572" w:rsidP="00ED1994">
            <w:pPr>
              <w:widowControl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84572" w:rsidRPr="00B77514" w:rsidTr="00ED1994">
        <w:trPr>
          <w:trHeight w:val="1975"/>
        </w:trPr>
        <w:tc>
          <w:tcPr>
            <w:tcW w:w="14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主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要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事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迹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84572" w:rsidRPr="00195466" w:rsidRDefault="00584572" w:rsidP="00584572">
            <w:pPr>
              <w:pStyle w:val="reader-word-layerreader-word-s1-8"/>
              <w:shd w:val="clear" w:color="auto" w:fill="FFFFFF"/>
              <w:adjustRightInd w:val="0"/>
              <w:snapToGrid w:val="0"/>
              <w:spacing w:before="0" w:beforeAutospacing="0" w:after="0" w:afterAutospacing="0" w:line="300" w:lineRule="auto"/>
              <w:ind w:firstLineChars="200" w:firstLine="31680"/>
              <w:jc w:val="both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从参加工作至今，我担任过专业英语和大学英语的教学工作。无论是上专业英语还是大学英语，我都能够做到备课认真、详细、深入、根据学生的特点调整教学计划，结合学科发展的前沿指导学生学习和研究。教学方法灵活多样，得到了各专业学生的好评。作为一名党员教师，</w:t>
            </w:r>
            <w:r w:rsidRPr="00195466">
              <w:rPr>
                <w:rFonts w:ascii="仿宋_GB2312" w:eastAsia="仿宋_GB2312" w:hint="eastAsia"/>
              </w:rPr>
              <w:t>在思想政治方面，能认真学习党的各项方针政策，坚持党的教育方针，忠诚党的教育事业。加强自身的政治理论学习，提高理论水平。在教学实践中，认真贯彻党的教育方针，坚持党性原则，提高党性修养、落实科学发展观，与时俱进，爱岗敬业，为人师表，热爱学生，尊重学生，争取让每个学生都能享受到最好的教育，都能有不同程度的发展。努力做到政治坚定、业务精干、作风踏实、为人诚实。</w:t>
            </w:r>
          </w:p>
          <w:p w:rsidR="00584572" w:rsidRPr="00195466" w:rsidRDefault="00584572" w:rsidP="00584572">
            <w:pPr>
              <w:adjustRightInd w:val="0"/>
              <w:snapToGrid w:val="0"/>
              <w:spacing w:line="300" w:lineRule="auto"/>
              <w:ind w:firstLineChars="147" w:firstLine="3168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在科研方面，我充分利用一切时间在钻研科研知识，</w:t>
            </w:r>
            <w:r w:rsidRPr="00195466">
              <w:rPr>
                <w:rFonts w:ascii="仿宋_GB2312" w:eastAsia="仿宋_GB2312" w:hAnsi="宋体" w:cs="宋体" w:hint="eastAsia"/>
                <w:kern w:val="0"/>
                <w:sz w:val="24"/>
              </w:rPr>
              <w:t>本年度在核心期刊《电影新作》第</w:t>
            </w:r>
            <w:r w:rsidRPr="00195466">
              <w:rPr>
                <w:rFonts w:ascii="仿宋_GB2312" w:eastAsia="仿宋_GB2312" w:hAnsi="宋体" w:cs="宋体"/>
                <w:kern w:val="0"/>
                <w:sz w:val="24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期发表论文一篇</w:t>
            </w:r>
            <w:r w:rsidRPr="00195466">
              <w:rPr>
                <w:rFonts w:ascii="仿宋_GB2312" w:eastAsia="仿宋_GB2312" w:hAnsi="宋体" w:cs="宋体" w:hint="eastAsia"/>
                <w:kern w:val="0"/>
                <w:sz w:val="24"/>
              </w:rPr>
              <w:t>，《中国人才》第</w:t>
            </w:r>
            <w:r w:rsidRPr="00195466">
              <w:rPr>
                <w:rFonts w:ascii="仿宋_GB2312" w:eastAsia="仿宋_GB2312" w:hAnsi="宋体" w:cs="宋体"/>
                <w:kern w:val="0"/>
                <w:sz w:val="24"/>
              </w:rPr>
              <w:t>7</w:t>
            </w:r>
            <w:r w:rsidRPr="00195466">
              <w:rPr>
                <w:rFonts w:ascii="仿宋_GB2312" w:eastAsia="仿宋_GB2312" w:hAnsi="宋体" w:cs="宋体" w:hint="eastAsia"/>
                <w:kern w:val="0"/>
                <w:sz w:val="24"/>
              </w:rPr>
              <w:t>期发表论文一篇。在省级期刊《语文学刊》和《佳木斯教育学院学报》，分别发表论文</w:t>
            </w:r>
            <w:r w:rsidRPr="00195466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195466">
              <w:rPr>
                <w:rFonts w:ascii="仿宋_GB2312" w:eastAsia="仿宋_GB2312" w:hAnsi="宋体" w:cs="宋体" w:hint="eastAsia"/>
                <w:kern w:val="0"/>
                <w:sz w:val="24"/>
              </w:rPr>
              <w:t>篇。参与课题</w:t>
            </w:r>
            <w:r w:rsidRPr="00195466"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 w:rsidRPr="00195466">
              <w:rPr>
                <w:rFonts w:ascii="仿宋_GB2312" w:eastAsia="仿宋_GB2312" w:hAnsi="宋体" w:cs="宋体" w:hint="eastAsia"/>
                <w:kern w:val="0"/>
                <w:sz w:val="24"/>
              </w:rPr>
              <w:t>项。超额完成了本年度的科研任务。</w:t>
            </w:r>
          </w:p>
          <w:p w:rsidR="00584572" w:rsidRPr="00195466" w:rsidRDefault="00584572" w:rsidP="00ED1994">
            <w:pPr>
              <w:pStyle w:val="reader-word-layerreader-word-s1-12"/>
              <w:shd w:val="clear" w:color="auto" w:fill="FFFFFF"/>
              <w:adjustRightInd w:val="0"/>
              <w:snapToGrid w:val="0"/>
              <w:spacing w:before="0" w:beforeAutospacing="0" w:after="0" w:afterAutospacing="0" w:line="300" w:lineRule="auto"/>
              <w:ind w:firstLine="1"/>
              <w:jc w:val="both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</w:t>
            </w:r>
            <w:r w:rsidRPr="00195466">
              <w:rPr>
                <w:rFonts w:ascii="仿宋_GB2312" w:eastAsia="仿宋_GB2312" w:hint="eastAsia"/>
              </w:rPr>
              <w:t>在教研室的管理方面，我能够做到工作认真负责，耐心细致地为教研室的教师服务。细心地用飞信提醒教研室教师准时参加每一次教研活动，并提前告知教研活动的内容，以便各位老师做好准备。同时，认真地对每一次教研活动进行记录和考勤。其次，我还为英语专业学生英语水平的提高积极努力，在其他专业教研室主任及专业教师的配合下，先后为英语专业学生举行了专四动员大会，及模拟考试，对学生专四过关率的提高有很大的促进作用。最后，我在试卷管理和教材管理工作中，兢兢业业，能做到工作细致，充分为教研室教师着想，努力把工作做到完美。在本年度的试卷检查中，本教研室的试卷质量有较大幅度的提高。在</w:t>
            </w:r>
            <w:r w:rsidRPr="00195466">
              <w:rPr>
                <w:rFonts w:ascii="仿宋_GB2312" w:eastAsia="仿宋_GB2312"/>
              </w:rPr>
              <w:t>2013-2014</w:t>
            </w:r>
            <w:r w:rsidRPr="00195466">
              <w:rPr>
                <w:rFonts w:ascii="仿宋_GB2312" w:eastAsia="仿宋_GB2312" w:hint="eastAsia"/>
              </w:rPr>
              <w:t>年度四川理工学院优秀教研室评选中，在外语学院领导的领导下，及教研室其它两位主任和各位老师的配合下，英语专业教研室再次获得了优秀教研室</w:t>
            </w:r>
            <w:r w:rsidRPr="00195466">
              <w:rPr>
                <w:rFonts w:ascii="仿宋_GB2312" w:eastAsia="仿宋_GB2312"/>
              </w:rPr>
              <w:t>3</w:t>
            </w:r>
            <w:r w:rsidRPr="00195466">
              <w:rPr>
                <w:rFonts w:ascii="仿宋_GB2312" w:eastAsia="仿宋_GB2312" w:hint="eastAsia"/>
              </w:rPr>
              <w:t>等奖。</w:t>
            </w:r>
          </w:p>
        </w:tc>
      </w:tr>
      <w:tr w:rsidR="00584572" w:rsidRPr="00B77514" w:rsidTr="00ED1994">
        <w:trPr>
          <w:trHeight w:val="1471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曾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受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彰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情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况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ind w:firstLine="24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584572" w:rsidRPr="003735D0" w:rsidRDefault="00584572" w:rsidP="00584572">
            <w:pPr>
              <w:pStyle w:val="reader-word-layerreader-word-s1-12"/>
              <w:shd w:val="clear" w:color="auto" w:fill="FFFFFF"/>
              <w:adjustRightInd w:val="0"/>
              <w:snapToGrid w:val="0"/>
              <w:spacing w:before="0" w:beforeAutospacing="0" w:after="0" w:afterAutospacing="0" w:line="300" w:lineRule="auto"/>
              <w:ind w:firstLineChars="200" w:firstLine="31680"/>
              <w:jc w:val="both"/>
              <w:rPr>
                <w:rFonts w:ascii="仿宋_GB2312" w:eastAsia="仿宋_GB2312"/>
              </w:rPr>
            </w:pPr>
            <w:r w:rsidRPr="003735D0">
              <w:rPr>
                <w:rFonts w:ascii="仿宋_GB2312" w:eastAsia="仿宋_GB2312"/>
              </w:rPr>
              <w:t>2014</w:t>
            </w:r>
            <w:r w:rsidRPr="003735D0">
              <w:rPr>
                <w:rFonts w:ascii="仿宋_GB2312" w:eastAsia="仿宋_GB2312" w:hint="eastAsia"/>
              </w:rPr>
              <w:t>年</w:t>
            </w:r>
            <w:r w:rsidRPr="003735D0">
              <w:rPr>
                <w:rFonts w:ascii="仿宋_GB2312" w:eastAsia="仿宋_GB2312"/>
              </w:rPr>
              <w:t>6</w:t>
            </w:r>
            <w:r w:rsidRPr="003735D0">
              <w:rPr>
                <w:rFonts w:ascii="仿宋_GB2312" w:eastAsia="仿宋_GB2312" w:hint="eastAsia"/>
              </w:rPr>
              <w:t>月在四川理工学院授课大赛中获得</w:t>
            </w:r>
            <w:r w:rsidRPr="003735D0">
              <w:rPr>
                <w:rFonts w:ascii="仿宋_GB2312" w:eastAsia="仿宋_GB2312"/>
              </w:rPr>
              <w:t>B</w:t>
            </w:r>
            <w:r w:rsidRPr="003735D0">
              <w:rPr>
                <w:rFonts w:ascii="仿宋_GB2312" w:eastAsia="仿宋_GB2312" w:hint="eastAsia"/>
              </w:rPr>
              <w:t>组</w:t>
            </w:r>
            <w:r w:rsidRPr="003735D0">
              <w:rPr>
                <w:rFonts w:ascii="仿宋_GB2312" w:eastAsia="仿宋_GB2312"/>
              </w:rPr>
              <w:t>3</w:t>
            </w:r>
            <w:r w:rsidRPr="003735D0">
              <w:rPr>
                <w:rFonts w:ascii="仿宋_GB2312" w:eastAsia="仿宋_GB2312" w:hint="eastAsia"/>
              </w:rPr>
              <w:t>等奖</w:t>
            </w:r>
          </w:p>
          <w:p w:rsidR="00584572" w:rsidRPr="00195466" w:rsidRDefault="00584572" w:rsidP="00ED1994">
            <w:pPr>
              <w:widowControl/>
              <w:spacing w:line="400" w:lineRule="exact"/>
              <w:ind w:firstLine="24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84572" w:rsidRPr="00B77514" w:rsidTr="00ED1994">
        <w:trPr>
          <w:trHeight w:val="2343"/>
        </w:trPr>
        <w:tc>
          <w:tcPr>
            <w:tcW w:w="14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84572" w:rsidRPr="00B77514" w:rsidRDefault="00584572" w:rsidP="00584572">
            <w:pPr>
              <w:widowControl/>
              <w:spacing w:line="360" w:lineRule="exact"/>
              <w:ind w:left="31680" w:hangingChars="120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</w:t>
            </w:r>
          </w:p>
          <w:p w:rsidR="00584572" w:rsidRDefault="00584572" w:rsidP="00584572">
            <w:pPr>
              <w:widowControl/>
              <w:spacing w:line="360" w:lineRule="exact"/>
              <w:ind w:left="31680" w:hangingChars="120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584572" w:rsidRDefault="00584572" w:rsidP="00584572">
            <w:pPr>
              <w:widowControl/>
              <w:spacing w:line="360" w:lineRule="exact"/>
              <w:ind w:left="31680" w:hangingChars="120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584572" w:rsidRDefault="00584572" w:rsidP="00584572">
            <w:pPr>
              <w:widowControl/>
              <w:spacing w:line="360" w:lineRule="exact"/>
              <w:ind w:left="31680" w:hangingChars="120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584572" w:rsidRPr="00B77514" w:rsidRDefault="00584572" w:rsidP="00584572">
            <w:pPr>
              <w:widowControl/>
              <w:spacing w:line="360" w:lineRule="exact"/>
              <w:ind w:left="31680" w:hangingChars="120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584572" w:rsidRPr="00B77514" w:rsidRDefault="00584572" w:rsidP="00584572">
            <w:pPr>
              <w:widowControl/>
              <w:ind w:firstLineChars="650" w:firstLine="31680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负责人签字：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      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（盖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章）</w:t>
            </w:r>
          </w:p>
          <w:p w:rsidR="00584572" w:rsidRDefault="00584572" w:rsidP="00584572">
            <w:pPr>
              <w:widowControl/>
              <w:ind w:leftChars="47" w:left="31680" w:hangingChars="1500" w:firstLine="31680"/>
              <w:jc w:val="righ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584572" w:rsidRPr="00B77514" w:rsidRDefault="00584572" w:rsidP="00584572">
            <w:pPr>
              <w:widowControl/>
              <w:ind w:leftChars="47" w:left="31680" w:hangingChars="1500" w:firstLine="31680"/>
              <w:jc w:val="righ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月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日</w:t>
            </w:r>
          </w:p>
        </w:tc>
      </w:tr>
      <w:tr w:rsidR="00584572" w:rsidRPr="00B77514" w:rsidTr="00ED1994">
        <w:trPr>
          <w:trHeight w:val="2256"/>
        </w:trPr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党委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审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批</w:t>
            </w:r>
          </w:p>
          <w:p w:rsidR="00584572" w:rsidRPr="00B77514" w:rsidRDefault="00584572" w:rsidP="00ED1994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意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84572" w:rsidRDefault="00584572" w:rsidP="00584572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                </w:t>
            </w:r>
          </w:p>
          <w:p w:rsidR="00584572" w:rsidRDefault="00584572" w:rsidP="00584572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584572" w:rsidRDefault="00584572" w:rsidP="00584572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   </w:t>
            </w:r>
          </w:p>
          <w:p w:rsidR="00584572" w:rsidRPr="00B77514" w:rsidRDefault="00584572" w:rsidP="00584572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  <w:p w:rsidR="00584572" w:rsidRPr="00B77514" w:rsidRDefault="00584572" w:rsidP="00584572">
            <w:pPr>
              <w:widowControl/>
              <w:ind w:firstLineChars="1750" w:firstLine="31680"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（盖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章）</w:t>
            </w:r>
          </w:p>
          <w:p w:rsidR="00584572" w:rsidRPr="00B77514" w:rsidRDefault="00584572" w:rsidP="00584572">
            <w:pPr>
              <w:widowControl/>
              <w:ind w:left="31680" w:hangingChars="1250" w:firstLine="31680"/>
              <w:jc w:val="righ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年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月</w:t>
            </w:r>
            <w:r w:rsidRPr="00B77514">
              <w:rPr>
                <w:rFonts w:ascii="仿宋_GB2312" w:eastAsia="仿宋_GB2312" w:hAnsi="宋体" w:cs="宋体"/>
                <w:b/>
                <w:kern w:val="0"/>
                <w:sz w:val="24"/>
              </w:rPr>
              <w:t xml:space="preserve">   </w:t>
            </w:r>
            <w:r w:rsidRPr="00B77514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日</w:t>
            </w:r>
          </w:p>
        </w:tc>
      </w:tr>
    </w:tbl>
    <w:p w:rsidR="00584572" w:rsidRDefault="00584572" w:rsidP="00ED1994">
      <w:pPr>
        <w:ind w:left="570"/>
        <w:rPr>
          <w:rFonts w:ascii="仿宋_GB2312" w:eastAsia="仿宋_GB2312" w:hAnsi="宋体" w:cs="宋体"/>
          <w:b/>
          <w:kern w:val="0"/>
          <w:sz w:val="24"/>
        </w:rPr>
      </w:pPr>
    </w:p>
    <w:p w:rsidR="00584572" w:rsidRPr="00795D09" w:rsidRDefault="00584572" w:rsidP="00F04193">
      <w:pPr>
        <w:rPr>
          <w:rFonts w:ascii="方正小标宋简体" w:eastAsia="方正小标宋简体"/>
          <w:b/>
          <w:sz w:val="44"/>
          <w:szCs w:val="44"/>
        </w:rPr>
      </w:pPr>
    </w:p>
    <w:p w:rsidR="00584572" w:rsidRDefault="00584572"/>
    <w:sectPr w:rsidR="00584572" w:rsidSect="00874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572" w:rsidRDefault="00584572" w:rsidP="00195466">
      <w:r>
        <w:separator/>
      </w:r>
    </w:p>
  </w:endnote>
  <w:endnote w:type="continuationSeparator" w:id="0">
    <w:p w:rsidR="00584572" w:rsidRDefault="00584572" w:rsidP="00195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572" w:rsidRDefault="00584572" w:rsidP="00195466">
      <w:r>
        <w:separator/>
      </w:r>
    </w:p>
  </w:footnote>
  <w:footnote w:type="continuationSeparator" w:id="0">
    <w:p w:rsidR="00584572" w:rsidRDefault="00584572" w:rsidP="001954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193"/>
    <w:rsid w:val="00004B3B"/>
    <w:rsid w:val="00063A02"/>
    <w:rsid w:val="00067907"/>
    <w:rsid w:val="000771DE"/>
    <w:rsid w:val="000860B9"/>
    <w:rsid w:val="00086412"/>
    <w:rsid w:val="000911B4"/>
    <w:rsid w:val="00091784"/>
    <w:rsid w:val="00093F9E"/>
    <w:rsid w:val="000A3AC2"/>
    <w:rsid w:val="000B3422"/>
    <w:rsid w:val="000B461E"/>
    <w:rsid w:val="000B6A8E"/>
    <w:rsid w:val="000C7CC6"/>
    <w:rsid w:val="000D4CF0"/>
    <w:rsid w:val="000E39BC"/>
    <w:rsid w:val="000E42C5"/>
    <w:rsid w:val="000E5263"/>
    <w:rsid w:val="000E761B"/>
    <w:rsid w:val="000F06BF"/>
    <w:rsid w:val="000F4918"/>
    <w:rsid w:val="000F6020"/>
    <w:rsid w:val="00110A47"/>
    <w:rsid w:val="0011291A"/>
    <w:rsid w:val="001221B4"/>
    <w:rsid w:val="001350CB"/>
    <w:rsid w:val="00145207"/>
    <w:rsid w:val="00146755"/>
    <w:rsid w:val="00151F4D"/>
    <w:rsid w:val="00152F26"/>
    <w:rsid w:val="00166283"/>
    <w:rsid w:val="00166FF1"/>
    <w:rsid w:val="00174817"/>
    <w:rsid w:val="00176468"/>
    <w:rsid w:val="001815AC"/>
    <w:rsid w:val="0019098A"/>
    <w:rsid w:val="0019400B"/>
    <w:rsid w:val="0019454A"/>
    <w:rsid w:val="00195466"/>
    <w:rsid w:val="00195A70"/>
    <w:rsid w:val="001A1808"/>
    <w:rsid w:val="001A1C20"/>
    <w:rsid w:val="001B1B7F"/>
    <w:rsid w:val="001B3727"/>
    <w:rsid w:val="001B5F8E"/>
    <w:rsid w:val="001C1D9E"/>
    <w:rsid w:val="001C5354"/>
    <w:rsid w:val="001C6930"/>
    <w:rsid w:val="001D206A"/>
    <w:rsid w:val="001D23C9"/>
    <w:rsid w:val="001D3D97"/>
    <w:rsid w:val="001D4544"/>
    <w:rsid w:val="001D4B8A"/>
    <w:rsid w:val="001F6FBC"/>
    <w:rsid w:val="00204DB3"/>
    <w:rsid w:val="002072BC"/>
    <w:rsid w:val="00215A29"/>
    <w:rsid w:val="002315A8"/>
    <w:rsid w:val="002325E8"/>
    <w:rsid w:val="00240EC2"/>
    <w:rsid w:val="002414BE"/>
    <w:rsid w:val="00252A31"/>
    <w:rsid w:val="002614CD"/>
    <w:rsid w:val="00261F95"/>
    <w:rsid w:val="002622D1"/>
    <w:rsid w:val="00272D12"/>
    <w:rsid w:val="00272F72"/>
    <w:rsid w:val="00275C12"/>
    <w:rsid w:val="00290446"/>
    <w:rsid w:val="002B30CF"/>
    <w:rsid w:val="002C02A3"/>
    <w:rsid w:val="002D7B98"/>
    <w:rsid w:val="002F7577"/>
    <w:rsid w:val="00312D8C"/>
    <w:rsid w:val="003219B5"/>
    <w:rsid w:val="00330A8F"/>
    <w:rsid w:val="0034348B"/>
    <w:rsid w:val="00363370"/>
    <w:rsid w:val="003642F0"/>
    <w:rsid w:val="00366BE3"/>
    <w:rsid w:val="003675DA"/>
    <w:rsid w:val="003715AA"/>
    <w:rsid w:val="003735D0"/>
    <w:rsid w:val="00374AD8"/>
    <w:rsid w:val="00382D1C"/>
    <w:rsid w:val="00382E1A"/>
    <w:rsid w:val="00383582"/>
    <w:rsid w:val="003A09DC"/>
    <w:rsid w:val="003A27BB"/>
    <w:rsid w:val="003A6B9F"/>
    <w:rsid w:val="003B1A09"/>
    <w:rsid w:val="003B7871"/>
    <w:rsid w:val="003C2A1C"/>
    <w:rsid w:val="003C50E3"/>
    <w:rsid w:val="003D0B3F"/>
    <w:rsid w:val="003D38C5"/>
    <w:rsid w:val="003E4B36"/>
    <w:rsid w:val="003F24C0"/>
    <w:rsid w:val="003F3898"/>
    <w:rsid w:val="003F4138"/>
    <w:rsid w:val="003F7350"/>
    <w:rsid w:val="00404BCA"/>
    <w:rsid w:val="00405256"/>
    <w:rsid w:val="004148B2"/>
    <w:rsid w:val="00430DD0"/>
    <w:rsid w:val="004342AB"/>
    <w:rsid w:val="00441C20"/>
    <w:rsid w:val="004420D1"/>
    <w:rsid w:val="0045585A"/>
    <w:rsid w:val="004633EF"/>
    <w:rsid w:val="00463AD8"/>
    <w:rsid w:val="004642CD"/>
    <w:rsid w:val="00464DC9"/>
    <w:rsid w:val="00476C58"/>
    <w:rsid w:val="00480E46"/>
    <w:rsid w:val="00483CE8"/>
    <w:rsid w:val="0048571A"/>
    <w:rsid w:val="004A05A1"/>
    <w:rsid w:val="004A56E5"/>
    <w:rsid w:val="004B5ABD"/>
    <w:rsid w:val="004B79D9"/>
    <w:rsid w:val="004C18C8"/>
    <w:rsid w:val="004C4BEF"/>
    <w:rsid w:val="004C5131"/>
    <w:rsid w:val="004D2407"/>
    <w:rsid w:val="004D56EF"/>
    <w:rsid w:val="004E54DB"/>
    <w:rsid w:val="004E61DA"/>
    <w:rsid w:val="00500CA2"/>
    <w:rsid w:val="0050572F"/>
    <w:rsid w:val="00506859"/>
    <w:rsid w:val="00515930"/>
    <w:rsid w:val="005225BF"/>
    <w:rsid w:val="00533E5F"/>
    <w:rsid w:val="00534BF9"/>
    <w:rsid w:val="00540596"/>
    <w:rsid w:val="0055510E"/>
    <w:rsid w:val="00556898"/>
    <w:rsid w:val="0056359B"/>
    <w:rsid w:val="00564A7D"/>
    <w:rsid w:val="005669EB"/>
    <w:rsid w:val="0057289B"/>
    <w:rsid w:val="00576286"/>
    <w:rsid w:val="005814D5"/>
    <w:rsid w:val="00584572"/>
    <w:rsid w:val="00585FEC"/>
    <w:rsid w:val="00586534"/>
    <w:rsid w:val="005A30A0"/>
    <w:rsid w:val="005B0D51"/>
    <w:rsid w:val="005B6CA2"/>
    <w:rsid w:val="005C1B5D"/>
    <w:rsid w:val="005C2C36"/>
    <w:rsid w:val="005C321A"/>
    <w:rsid w:val="005D2AC7"/>
    <w:rsid w:val="005D5FD7"/>
    <w:rsid w:val="005D7FB6"/>
    <w:rsid w:val="005E5103"/>
    <w:rsid w:val="005F158B"/>
    <w:rsid w:val="005F3C44"/>
    <w:rsid w:val="005F496C"/>
    <w:rsid w:val="005F6AF5"/>
    <w:rsid w:val="00606792"/>
    <w:rsid w:val="00617659"/>
    <w:rsid w:val="00623465"/>
    <w:rsid w:val="0063215E"/>
    <w:rsid w:val="0066766F"/>
    <w:rsid w:val="006721BC"/>
    <w:rsid w:val="00673355"/>
    <w:rsid w:val="006735A7"/>
    <w:rsid w:val="00673E75"/>
    <w:rsid w:val="006751AC"/>
    <w:rsid w:val="00682A58"/>
    <w:rsid w:val="00690230"/>
    <w:rsid w:val="00692837"/>
    <w:rsid w:val="006928C5"/>
    <w:rsid w:val="00693F18"/>
    <w:rsid w:val="006A04FE"/>
    <w:rsid w:val="006A7643"/>
    <w:rsid w:val="006C5E87"/>
    <w:rsid w:val="006C7A33"/>
    <w:rsid w:val="006D5C47"/>
    <w:rsid w:val="006D7338"/>
    <w:rsid w:val="006E1369"/>
    <w:rsid w:val="006E6D02"/>
    <w:rsid w:val="006F0345"/>
    <w:rsid w:val="0070074E"/>
    <w:rsid w:val="00701A95"/>
    <w:rsid w:val="007045FE"/>
    <w:rsid w:val="00715E22"/>
    <w:rsid w:val="007206DA"/>
    <w:rsid w:val="00734693"/>
    <w:rsid w:val="00736F6B"/>
    <w:rsid w:val="00740E71"/>
    <w:rsid w:val="00742A0A"/>
    <w:rsid w:val="00745D03"/>
    <w:rsid w:val="007479E2"/>
    <w:rsid w:val="00747D8A"/>
    <w:rsid w:val="0076042E"/>
    <w:rsid w:val="00760B58"/>
    <w:rsid w:val="0077166E"/>
    <w:rsid w:val="007718F0"/>
    <w:rsid w:val="007772F6"/>
    <w:rsid w:val="00784FD2"/>
    <w:rsid w:val="00785DBE"/>
    <w:rsid w:val="00795000"/>
    <w:rsid w:val="00795D09"/>
    <w:rsid w:val="007A266D"/>
    <w:rsid w:val="007B08BE"/>
    <w:rsid w:val="007B1FF0"/>
    <w:rsid w:val="007B3F34"/>
    <w:rsid w:val="007B4BAF"/>
    <w:rsid w:val="007B5692"/>
    <w:rsid w:val="007B6EA3"/>
    <w:rsid w:val="007C2F89"/>
    <w:rsid w:val="007C3EF9"/>
    <w:rsid w:val="007C4122"/>
    <w:rsid w:val="007E2D57"/>
    <w:rsid w:val="007E43B7"/>
    <w:rsid w:val="007F4612"/>
    <w:rsid w:val="007F47E7"/>
    <w:rsid w:val="00805387"/>
    <w:rsid w:val="00807FA1"/>
    <w:rsid w:val="0081323D"/>
    <w:rsid w:val="0082264B"/>
    <w:rsid w:val="008425E6"/>
    <w:rsid w:val="008451DC"/>
    <w:rsid w:val="00845FBD"/>
    <w:rsid w:val="0084610B"/>
    <w:rsid w:val="00850823"/>
    <w:rsid w:val="00852937"/>
    <w:rsid w:val="00866027"/>
    <w:rsid w:val="00871338"/>
    <w:rsid w:val="00874193"/>
    <w:rsid w:val="00874B49"/>
    <w:rsid w:val="008859A3"/>
    <w:rsid w:val="00886005"/>
    <w:rsid w:val="00891178"/>
    <w:rsid w:val="00892DDC"/>
    <w:rsid w:val="00896A8B"/>
    <w:rsid w:val="008B14AA"/>
    <w:rsid w:val="008B6225"/>
    <w:rsid w:val="008C7969"/>
    <w:rsid w:val="008D1265"/>
    <w:rsid w:val="008D2185"/>
    <w:rsid w:val="008D2379"/>
    <w:rsid w:val="009020CC"/>
    <w:rsid w:val="00902355"/>
    <w:rsid w:val="00903AAE"/>
    <w:rsid w:val="00904D88"/>
    <w:rsid w:val="00905F09"/>
    <w:rsid w:val="00912618"/>
    <w:rsid w:val="00913BA2"/>
    <w:rsid w:val="00915647"/>
    <w:rsid w:val="009423E6"/>
    <w:rsid w:val="009525BA"/>
    <w:rsid w:val="0096215F"/>
    <w:rsid w:val="00962E8D"/>
    <w:rsid w:val="009712D7"/>
    <w:rsid w:val="0097258B"/>
    <w:rsid w:val="0098605D"/>
    <w:rsid w:val="009869E1"/>
    <w:rsid w:val="00986E47"/>
    <w:rsid w:val="009A0326"/>
    <w:rsid w:val="009A2CF1"/>
    <w:rsid w:val="009A3E0D"/>
    <w:rsid w:val="009A4099"/>
    <w:rsid w:val="009A5B2A"/>
    <w:rsid w:val="009B0DFA"/>
    <w:rsid w:val="009B29E6"/>
    <w:rsid w:val="009C34E0"/>
    <w:rsid w:val="009C50AA"/>
    <w:rsid w:val="009C6E17"/>
    <w:rsid w:val="009C7331"/>
    <w:rsid w:val="009D05D4"/>
    <w:rsid w:val="009E1472"/>
    <w:rsid w:val="00A00C06"/>
    <w:rsid w:val="00A01604"/>
    <w:rsid w:val="00A059F0"/>
    <w:rsid w:val="00A23453"/>
    <w:rsid w:val="00A24EC1"/>
    <w:rsid w:val="00A42E81"/>
    <w:rsid w:val="00A440A7"/>
    <w:rsid w:val="00A45D2F"/>
    <w:rsid w:val="00A460B0"/>
    <w:rsid w:val="00A55A87"/>
    <w:rsid w:val="00A60BF5"/>
    <w:rsid w:val="00A61849"/>
    <w:rsid w:val="00A638A1"/>
    <w:rsid w:val="00A9506A"/>
    <w:rsid w:val="00A97542"/>
    <w:rsid w:val="00AA69EE"/>
    <w:rsid w:val="00AB2226"/>
    <w:rsid w:val="00AC090D"/>
    <w:rsid w:val="00AC2E28"/>
    <w:rsid w:val="00AC53FF"/>
    <w:rsid w:val="00AD00E7"/>
    <w:rsid w:val="00AD0EC7"/>
    <w:rsid w:val="00AE09E4"/>
    <w:rsid w:val="00AE1446"/>
    <w:rsid w:val="00AE2CF6"/>
    <w:rsid w:val="00AF602C"/>
    <w:rsid w:val="00AF7DFC"/>
    <w:rsid w:val="00B01469"/>
    <w:rsid w:val="00B04A8B"/>
    <w:rsid w:val="00B14DD7"/>
    <w:rsid w:val="00B16A34"/>
    <w:rsid w:val="00B44D8E"/>
    <w:rsid w:val="00B54B5C"/>
    <w:rsid w:val="00B618E7"/>
    <w:rsid w:val="00B638DF"/>
    <w:rsid w:val="00B75C89"/>
    <w:rsid w:val="00B76AFA"/>
    <w:rsid w:val="00B77514"/>
    <w:rsid w:val="00B9493F"/>
    <w:rsid w:val="00B94A55"/>
    <w:rsid w:val="00BA7ED8"/>
    <w:rsid w:val="00BB3604"/>
    <w:rsid w:val="00BB3EF6"/>
    <w:rsid w:val="00BC5F9E"/>
    <w:rsid w:val="00BD4B5E"/>
    <w:rsid w:val="00BD5BF7"/>
    <w:rsid w:val="00BF4A46"/>
    <w:rsid w:val="00BF64DE"/>
    <w:rsid w:val="00C10921"/>
    <w:rsid w:val="00C44F25"/>
    <w:rsid w:val="00C5603F"/>
    <w:rsid w:val="00C71B23"/>
    <w:rsid w:val="00C74B48"/>
    <w:rsid w:val="00C772B5"/>
    <w:rsid w:val="00C833C3"/>
    <w:rsid w:val="00C87AE2"/>
    <w:rsid w:val="00C87FAA"/>
    <w:rsid w:val="00C92BA6"/>
    <w:rsid w:val="00CA087B"/>
    <w:rsid w:val="00CB1091"/>
    <w:rsid w:val="00CB33AB"/>
    <w:rsid w:val="00CB4A15"/>
    <w:rsid w:val="00CC0254"/>
    <w:rsid w:val="00CD3685"/>
    <w:rsid w:val="00CE4FBD"/>
    <w:rsid w:val="00CE621A"/>
    <w:rsid w:val="00CE7E9F"/>
    <w:rsid w:val="00D02B83"/>
    <w:rsid w:val="00D0309E"/>
    <w:rsid w:val="00D03402"/>
    <w:rsid w:val="00D054B9"/>
    <w:rsid w:val="00D1084E"/>
    <w:rsid w:val="00D12340"/>
    <w:rsid w:val="00D1319D"/>
    <w:rsid w:val="00D17653"/>
    <w:rsid w:val="00D22E07"/>
    <w:rsid w:val="00D31560"/>
    <w:rsid w:val="00D343E9"/>
    <w:rsid w:val="00D41944"/>
    <w:rsid w:val="00D444C0"/>
    <w:rsid w:val="00D44AEF"/>
    <w:rsid w:val="00D44BF9"/>
    <w:rsid w:val="00D52006"/>
    <w:rsid w:val="00D53211"/>
    <w:rsid w:val="00D56731"/>
    <w:rsid w:val="00D57655"/>
    <w:rsid w:val="00D61370"/>
    <w:rsid w:val="00D63C5D"/>
    <w:rsid w:val="00D709DA"/>
    <w:rsid w:val="00D73CED"/>
    <w:rsid w:val="00D83187"/>
    <w:rsid w:val="00D844DA"/>
    <w:rsid w:val="00D86308"/>
    <w:rsid w:val="00D869EB"/>
    <w:rsid w:val="00D86B30"/>
    <w:rsid w:val="00DA3BC6"/>
    <w:rsid w:val="00DA5475"/>
    <w:rsid w:val="00DB02F1"/>
    <w:rsid w:val="00DB0419"/>
    <w:rsid w:val="00DC6845"/>
    <w:rsid w:val="00DD176C"/>
    <w:rsid w:val="00DD4A7E"/>
    <w:rsid w:val="00DD514E"/>
    <w:rsid w:val="00DE3258"/>
    <w:rsid w:val="00DF02AD"/>
    <w:rsid w:val="00DF0F28"/>
    <w:rsid w:val="00E03301"/>
    <w:rsid w:val="00E070AC"/>
    <w:rsid w:val="00E12D84"/>
    <w:rsid w:val="00E14792"/>
    <w:rsid w:val="00E14C1D"/>
    <w:rsid w:val="00E163B8"/>
    <w:rsid w:val="00E24055"/>
    <w:rsid w:val="00E2524A"/>
    <w:rsid w:val="00E304BF"/>
    <w:rsid w:val="00E3453E"/>
    <w:rsid w:val="00E37279"/>
    <w:rsid w:val="00E420C1"/>
    <w:rsid w:val="00E45BB2"/>
    <w:rsid w:val="00E60A6A"/>
    <w:rsid w:val="00E618C8"/>
    <w:rsid w:val="00E74929"/>
    <w:rsid w:val="00EA1A28"/>
    <w:rsid w:val="00EA6D28"/>
    <w:rsid w:val="00ED1994"/>
    <w:rsid w:val="00ED2254"/>
    <w:rsid w:val="00EE3E79"/>
    <w:rsid w:val="00F017C9"/>
    <w:rsid w:val="00F04193"/>
    <w:rsid w:val="00F10651"/>
    <w:rsid w:val="00F142C5"/>
    <w:rsid w:val="00F16999"/>
    <w:rsid w:val="00F20854"/>
    <w:rsid w:val="00F209EF"/>
    <w:rsid w:val="00F23F01"/>
    <w:rsid w:val="00F2400A"/>
    <w:rsid w:val="00F2503D"/>
    <w:rsid w:val="00F323C8"/>
    <w:rsid w:val="00F35AD8"/>
    <w:rsid w:val="00F3728D"/>
    <w:rsid w:val="00F41A27"/>
    <w:rsid w:val="00F43E72"/>
    <w:rsid w:val="00F46F41"/>
    <w:rsid w:val="00F550DB"/>
    <w:rsid w:val="00F64115"/>
    <w:rsid w:val="00F67CD6"/>
    <w:rsid w:val="00F72D50"/>
    <w:rsid w:val="00F75C17"/>
    <w:rsid w:val="00F85DA2"/>
    <w:rsid w:val="00F8696E"/>
    <w:rsid w:val="00F90B2F"/>
    <w:rsid w:val="00FA0914"/>
    <w:rsid w:val="00FA39A2"/>
    <w:rsid w:val="00FA7449"/>
    <w:rsid w:val="00FD235B"/>
    <w:rsid w:val="00FD267A"/>
    <w:rsid w:val="00FE295B"/>
    <w:rsid w:val="00FE656B"/>
    <w:rsid w:val="00FF579F"/>
    <w:rsid w:val="00FF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19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95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5466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95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95466"/>
    <w:rPr>
      <w:rFonts w:ascii="Times New Roman" w:hAnsi="Times New Roman" w:cs="Times New Roman"/>
      <w:sz w:val="18"/>
      <w:szCs w:val="18"/>
    </w:rPr>
  </w:style>
  <w:style w:type="paragraph" w:customStyle="1" w:styleId="reader-word-layerreader-word-s1-8">
    <w:name w:val="reader-word-layer reader-word-s1-8"/>
    <w:basedOn w:val="Normal"/>
    <w:uiPriority w:val="99"/>
    <w:rsid w:val="001954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Normal"/>
    <w:uiPriority w:val="99"/>
    <w:rsid w:val="001954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175</Words>
  <Characters>1002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13</cp:revision>
  <dcterms:created xsi:type="dcterms:W3CDTF">2013-04-07T07:45:00Z</dcterms:created>
  <dcterms:modified xsi:type="dcterms:W3CDTF">2015-05-14T09:18:00Z</dcterms:modified>
</cp:coreProperties>
</file>