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2C9A" w:rsidRPr="00362C22" w:rsidRDefault="00802C9A" w:rsidP="00477720">
      <w:pPr>
        <w:snapToGrid w:val="0"/>
        <w:spacing w:line="580" w:lineRule="exact"/>
        <w:rPr>
          <w:rFonts w:ascii="黑体" w:eastAsia="黑体" w:hAnsi="黑体"/>
          <w:sz w:val="32"/>
          <w:szCs w:val="32"/>
        </w:rPr>
      </w:pPr>
      <w:r w:rsidRPr="00362C22">
        <w:rPr>
          <w:rFonts w:ascii="黑体" w:eastAsia="黑体" w:hAnsi="黑体" w:hint="eastAsia"/>
          <w:sz w:val="32"/>
          <w:szCs w:val="32"/>
        </w:rPr>
        <w:t>附件</w:t>
      </w:r>
      <w:r w:rsidRPr="00362C22">
        <w:rPr>
          <w:rFonts w:ascii="黑体" w:eastAsia="黑体" w:hAnsi="黑体"/>
          <w:sz w:val="32"/>
          <w:szCs w:val="32"/>
        </w:rPr>
        <w:t>2</w:t>
      </w:r>
    </w:p>
    <w:p w:rsidR="00802C9A" w:rsidRPr="00362C22" w:rsidRDefault="00802C9A" w:rsidP="00477720">
      <w:pPr>
        <w:snapToGrid w:val="0"/>
        <w:spacing w:line="580" w:lineRule="exact"/>
        <w:jc w:val="center"/>
        <w:rPr>
          <w:rFonts w:ascii="方正小标宋简体" w:eastAsia="方正小标宋简体"/>
          <w:sz w:val="44"/>
          <w:szCs w:val="44"/>
        </w:rPr>
      </w:pPr>
      <w:r w:rsidRPr="00362C22">
        <w:rPr>
          <w:rFonts w:ascii="方正小标宋简体" w:eastAsia="方正小标宋简体" w:hint="eastAsia"/>
          <w:sz w:val="44"/>
          <w:szCs w:val="44"/>
        </w:rPr>
        <w:t>优秀共产党员申报登记表</w:t>
      </w:r>
    </w:p>
    <w:p w:rsidR="00802C9A" w:rsidRPr="00362C22" w:rsidRDefault="00802C9A" w:rsidP="0091488B">
      <w:pPr>
        <w:snapToGrid w:val="0"/>
        <w:spacing w:line="580" w:lineRule="exac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Ansi="宋体" w:cs="宋体"/>
          <w:kern w:val="0"/>
          <w:sz w:val="28"/>
          <w:szCs w:val="28"/>
        </w:rPr>
        <w:t xml:space="preserve"> </w:t>
      </w:r>
      <w:r w:rsidRPr="00362C22">
        <w:rPr>
          <w:rFonts w:ascii="仿宋_GB2312" w:eastAsia="仿宋_GB2312" w:hAnsi="宋体" w:cs="宋体" w:hint="eastAsia"/>
          <w:kern w:val="0"/>
          <w:sz w:val="28"/>
          <w:szCs w:val="28"/>
        </w:rPr>
        <w:t>填报单位：</w:t>
      </w:r>
      <w:r>
        <w:rPr>
          <w:rFonts w:ascii="仿宋_GB2312" w:eastAsia="仿宋_GB2312" w:hAnsi="宋体" w:cs="宋体" w:hint="eastAsia"/>
          <w:kern w:val="0"/>
          <w:sz w:val="28"/>
          <w:szCs w:val="28"/>
        </w:rPr>
        <w:t>材化学院党总支</w:t>
      </w:r>
    </w:p>
    <w:tbl>
      <w:tblPr>
        <w:tblW w:w="7977" w:type="dxa"/>
        <w:jc w:val="center"/>
        <w:tblLook w:val="0000"/>
      </w:tblPr>
      <w:tblGrid>
        <w:gridCol w:w="1108"/>
        <w:gridCol w:w="401"/>
        <w:gridCol w:w="667"/>
        <w:gridCol w:w="953"/>
        <w:gridCol w:w="1080"/>
        <w:gridCol w:w="720"/>
        <w:gridCol w:w="1080"/>
        <w:gridCol w:w="1968"/>
      </w:tblGrid>
      <w:tr w:rsidR="00802C9A" w:rsidRPr="00362C22" w:rsidTr="004B55AF">
        <w:trPr>
          <w:trHeight w:val="492"/>
          <w:jc w:val="center"/>
        </w:trPr>
        <w:tc>
          <w:tcPr>
            <w:tcW w:w="1509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02C9A" w:rsidRPr="00362C22" w:rsidRDefault="00802C9A" w:rsidP="004B55AF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362C22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姓</w:t>
            </w:r>
            <w:r w:rsidRPr="00362C22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 xml:space="preserve">  </w:t>
            </w:r>
            <w:r w:rsidRPr="00362C22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名</w:t>
            </w:r>
          </w:p>
        </w:tc>
        <w:tc>
          <w:tcPr>
            <w:tcW w:w="162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02C9A" w:rsidRPr="00362C22" w:rsidRDefault="00802C9A" w:rsidP="004B55AF">
            <w:pPr>
              <w:widowControl/>
              <w:spacing w:line="400" w:lineRule="exac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杨瑞嵩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02C9A" w:rsidRPr="00362C22" w:rsidRDefault="00802C9A" w:rsidP="004B55AF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362C22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性</w:t>
            </w:r>
            <w:r w:rsidRPr="00362C22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 xml:space="preserve"> </w:t>
            </w:r>
            <w:r w:rsidRPr="00362C22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别</w:t>
            </w:r>
          </w:p>
        </w:tc>
        <w:tc>
          <w:tcPr>
            <w:tcW w:w="7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02C9A" w:rsidRPr="00362C22" w:rsidRDefault="00802C9A" w:rsidP="004B55AF">
            <w:pPr>
              <w:widowControl/>
              <w:spacing w:line="400" w:lineRule="exac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男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02C9A" w:rsidRPr="00362C22" w:rsidRDefault="00802C9A" w:rsidP="004B55AF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362C22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民</w:t>
            </w:r>
            <w:r w:rsidRPr="00362C22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 xml:space="preserve"> </w:t>
            </w:r>
            <w:r w:rsidRPr="00362C22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族</w:t>
            </w:r>
          </w:p>
        </w:tc>
        <w:tc>
          <w:tcPr>
            <w:tcW w:w="1968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802C9A" w:rsidRPr="00362C22" w:rsidRDefault="00802C9A" w:rsidP="004B55AF">
            <w:pPr>
              <w:widowControl/>
              <w:rPr>
                <w:rFonts w:ascii="仿宋_GB2312" w:eastAsia="仿宋_GB2312" w:hAnsi="宋体" w:cs="宋体"/>
                <w:color w:val="FF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color w:val="FF0000"/>
                <w:kern w:val="0"/>
                <w:sz w:val="28"/>
                <w:szCs w:val="28"/>
              </w:rPr>
              <w:t>汉</w:t>
            </w:r>
          </w:p>
        </w:tc>
      </w:tr>
      <w:tr w:rsidR="00802C9A" w:rsidRPr="00362C22" w:rsidTr="004B55AF">
        <w:trPr>
          <w:trHeight w:val="610"/>
          <w:jc w:val="center"/>
        </w:trPr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02C9A" w:rsidRPr="00362C22" w:rsidRDefault="00802C9A" w:rsidP="004B55AF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362C22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出生年月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02C9A" w:rsidRPr="00362C22" w:rsidRDefault="00802C9A" w:rsidP="004B55AF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>1980.04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2C9A" w:rsidRPr="00362C22" w:rsidRDefault="00802C9A" w:rsidP="004B55AF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362C22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参加工</w:t>
            </w:r>
          </w:p>
          <w:p w:rsidR="00802C9A" w:rsidRPr="00362C22" w:rsidRDefault="00802C9A" w:rsidP="004B55AF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362C22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作时间</w:t>
            </w:r>
          </w:p>
        </w:tc>
        <w:tc>
          <w:tcPr>
            <w:tcW w:w="30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802C9A" w:rsidRPr="00362C22" w:rsidRDefault="00802C9A" w:rsidP="004B55AF">
            <w:pPr>
              <w:widowControl/>
              <w:spacing w:line="40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>2009.05</w:t>
            </w:r>
          </w:p>
        </w:tc>
      </w:tr>
      <w:tr w:rsidR="00802C9A" w:rsidRPr="00362C22" w:rsidTr="004B55AF">
        <w:trPr>
          <w:trHeight w:val="492"/>
          <w:jc w:val="center"/>
        </w:trPr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02C9A" w:rsidRPr="00362C22" w:rsidRDefault="00802C9A" w:rsidP="004B55AF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362C22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入党时间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02C9A" w:rsidRPr="00362C22" w:rsidRDefault="00802C9A" w:rsidP="004B55AF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>2000.03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02C9A" w:rsidRPr="00362C22" w:rsidRDefault="00802C9A" w:rsidP="004B55AF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362C22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文化程度</w:t>
            </w:r>
          </w:p>
        </w:tc>
        <w:tc>
          <w:tcPr>
            <w:tcW w:w="30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802C9A" w:rsidRPr="00362C22" w:rsidRDefault="00802C9A" w:rsidP="004B55AF">
            <w:pPr>
              <w:widowControl/>
              <w:spacing w:line="40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博士研究生</w:t>
            </w:r>
          </w:p>
        </w:tc>
      </w:tr>
      <w:tr w:rsidR="00802C9A" w:rsidRPr="00362C22" w:rsidTr="004B55AF">
        <w:trPr>
          <w:trHeight w:val="858"/>
          <w:jc w:val="center"/>
        </w:trPr>
        <w:tc>
          <w:tcPr>
            <w:tcW w:w="21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02C9A" w:rsidRPr="00362C22" w:rsidRDefault="00802C9A" w:rsidP="004B55AF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362C22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工作单位及职务（党内职务）</w:t>
            </w:r>
          </w:p>
        </w:tc>
        <w:tc>
          <w:tcPr>
            <w:tcW w:w="58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802C9A" w:rsidRPr="00362C22" w:rsidRDefault="00802C9A" w:rsidP="004B55AF">
            <w:pPr>
              <w:widowControl/>
              <w:spacing w:line="40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四川理工学院</w:t>
            </w:r>
          </w:p>
        </w:tc>
      </w:tr>
      <w:tr w:rsidR="00802C9A" w:rsidRPr="00362C22" w:rsidTr="004B55AF">
        <w:trPr>
          <w:trHeight w:val="2018"/>
          <w:jc w:val="center"/>
        </w:trPr>
        <w:tc>
          <w:tcPr>
            <w:tcW w:w="11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C9A" w:rsidRPr="00362C22" w:rsidRDefault="00802C9A" w:rsidP="004B55AF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362C22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个</w:t>
            </w:r>
          </w:p>
          <w:p w:rsidR="00802C9A" w:rsidRPr="00362C22" w:rsidRDefault="00802C9A" w:rsidP="004B55AF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362C22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人</w:t>
            </w:r>
          </w:p>
          <w:p w:rsidR="00802C9A" w:rsidRPr="00362C22" w:rsidRDefault="00802C9A" w:rsidP="004B55AF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362C22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简</w:t>
            </w:r>
          </w:p>
          <w:p w:rsidR="00802C9A" w:rsidRPr="00362C22" w:rsidRDefault="00802C9A" w:rsidP="004B55AF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362C22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历</w:t>
            </w:r>
          </w:p>
        </w:tc>
        <w:tc>
          <w:tcPr>
            <w:tcW w:w="686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center"/>
          </w:tcPr>
          <w:p w:rsidR="00802C9A" w:rsidRDefault="00802C9A" w:rsidP="00802C9A">
            <w:pPr>
              <w:widowControl/>
              <w:spacing w:line="360" w:lineRule="auto"/>
              <w:ind w:firstLineChars="198" w:firstLine="31680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004E2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杨瑞嵩，男，副教授，</w:t>
            </w:r>
            <w:r w:rsidRPr="007004E2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>1980</w:t>
            </w:r>
            <w:r w:rsidRPr="007004E2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年生。</w:t>
            </w:r>
          </w:p>
          <w:p w:rsidR="00802C9A" w:rsidRDefault="00802C9A" w:rsidP="00802C9A">
            <w:pPr>
              <w:widowControl/>
              <w:spacing w:line="360" w:lineRule="auto"/>
              <w:ind w:firstLineChars="198" w:firstLine="31680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004E2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 xml:space="preserve"> 2002</w:t>
            </w:r>
            <w:r w:rsidRPr="007004E2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年</w:t>
            </w:r>
            <w:r w:rsidRPr="007004E2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>7</w:t>
            </w:r>
            <w:r w:rsidRPr="007004E2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月毕业于石油大学（北京）材料系金属材料专业获工学学士学位。</w:t>
            </w:r>
          </w:p>
          <w:p w:rsidR="00802C9A" w:rsidRDefault="00802C9A" w:rsidP="00802C9A">
            <w:pPr>
              <w:widowControl/>
              <w:spacing w:line="360" w:lineRule="auto"/>
              <w:ind w:firstLineChars="198" w:firstLine="31680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004E2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>2007</w:t>
            </w:r>
            <w:r w:rsidRPr="007004E2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年</w:t>
            </w:r>
            <w:r w:rsidRPr="007004E2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>9</w:t>
            </w:r>
            <w:r w:rsidRPr="007004E2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月至</w:t>
            </w:r>
            <w:r w:rsidRPr="007004E2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>2008</w:t>
            </w:r>
            <w:r w:rsidRPr="007004E2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年</w:t>
            </w:r>
            <w:r w:rsidRPr="007004E2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>8</w:t>
            </w:r>
            <w:r w:rsidRPr="007004E2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月作为联合培养博士生于加拿大阿尔伯塔大学化工与材料系进修。</w:t>
            </w:r>
          </w:p>
          <w:p w:rsidR="00802C9A" w:rsidRDefault="00802C9A" w:rsidP="00802C9A">
            <w:pPr>
              <w:widowControl/>
              <w:spacing w:line="360" w:lineRule="auto"/>
              <w:ind w:firstLineChars="198" w:firstLine="31680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004E2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>2009</w:t>
            </w:r>
            <w:r w:rsidRPr="007004E2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年</w:t>
            </w:r>
            <w:r w:rsidRPr="007004E2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>1</w:t>
            </w:r>
            <w:r w:rsidRPr="007004E2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月毕业于中国石油大学（北京）材料系化工材料专业获工学博士学位。</w:t>
            </w:r>
          </w:p>
          <w:p w:rsidR="00802C9A" w:rsidRDefault="00802C9A" w:rsidP="00802C9A">
            <w:pPr>
              <w:widowControl/>
              <w:spacing w:line="360" w:lineRule="auto"/>
              <w:ind w:firstLineChars="198" w:firstLine="31680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004E2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>2009</w:t>
            </w:r>
            <w:r w:rsidRPr="007004E2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年</w:t>
            </w:r>
            <w:r w:rsidRPr="007004E2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>5</w:t>
            </w:r>
            <w:r w:rsidRPr="007004E2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月至今于四川理工学院材料与化学工程学院材料系从事科研、教学工作。</w:t>
            </w:r>
          </w:p>
          <w:p w:rsidR="00802C9A" w:rsidRDefault="00802C9A" w:rsidP="00802C9A">
            <w:pPr>
              <w:widowControl/>
              <w:spacing w:line="360" w:lineRule="auto"/>
              <w:ind w:firstLineChars="198" w:firstLine="31680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>2014</w:t>
            </w: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年</w:t>
            </w:r>
            <w:r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>3</w:t>
            </w: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月至</w:t>
            </w:r>
            <w:r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>2014</w:t>
            </w: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年</w:t>
            </w:r>
            <w:r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>10</w:t>
            </w: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月担任材料系材料教研室主任。</w:t>
            </w:r>
          </w:p>
          <w:p w:rsidR="00802C9A" w:rsidRPr="00362C22" w:rsidRDefault="00802C9A" w:rsidP="00802C9A">
            <w:pPr>
              <w:widowControl/>
              <w:spacing w:line="360" w:lineRule="auto"/>
              <w:ind w:firstLineChars="198" w:firstLine="31680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004E2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>2014</w:t>
            </w:r>
            <w:r w:rsidRPr="007004E2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年</w:t>
            </w:r>
            <w:r w:rsidRPr="007004E2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>11</w:t>
            </w:r>
            <w:r w:rsidRPr="007004E2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月至今于自贡市科技局挂职锻炼。</w:t>
            </w:r>
          </w:p>
        </w:tc>
      </w:tr>
      <w:tr w:rsidR="00802C9A" w:rsidRPr="00362C22" w:rsidTr="004B55AF">
        <w:trPr>
          <w:trHeight w:val="1081"/>
          <w:jc w:val="center"/>
        </w:trPr>
        <w:tc>
          <w:tcPr>
            <w:tcW w:w="11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C9A" w:rsidRPr="00362C22" w:rsidRDefault="00802C9A" w:rsidP="004B55AF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362C22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主</w:t>
            </w:r>
          </w:p>
          <w:p w:rsidR="00802C9A" w:rsidRPr="00362C22" w:rsidRDefault="00802C9A" w:rsidP="004B55AF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362C22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要</w:t>
            </w:r>
          </w:p>
          <w:p w:rsidR="00802C9A" w:rsidRPr="00362C22" w:rsidRDefault="00802C9A" w:rsidP="004B55AF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362C22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事</w:t>
            </w:r>
          </w:p>
          <w:p w:rsidR="00802C9A" w:rsidRPr="00362C22" w:rsidRDefault="00802C9A" w:rsidP="004B55AF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362C22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迹</w:t>
            </w:r>
          </w:p>
        </w:tc>
        <w:tc>
          <w:tcPr>
            <w:tcW w:w="686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center"/>
          </w:tcPr>
          <w:p w:rsidR="00802C9A" w:rsidRPr="00362C22" w:rsidRDefault="00802C9A" w:rsidP="00802C9A">
            <w:pPr>
              <w:widowControl/>
              <w:spacing w:line="360" w:lineRule="auto"/>
              <w:ind w:firstLineChars="198" w:firstLine="31680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参加工作以来主持和参与各级各类项目二十余项，其中主持省部级项目两项，地厅级项目一项，校级项目两项。发表论文</w:t>
            </w:r>
            <w:r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>17</w:t>
            </w: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篇，其中</w:t>
            </w:r>
            <w:r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>SCI</w:t>
            </w: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收录论文</w:t>
            </w:r>
            <w:r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>3</w:t>
            </w: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篇，</w:t>
            </w:r>
            <w:r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>EI</w:t>
            </w: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收录论文</w:t>
            </w:r>
            <w:r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>9</w:t>
            </w: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篇，中文核心期刊</w:t>
            </w:r>
            <w:r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>3</w:t>
            </w: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篇。获得国家发明专利授权</w:t>
            </w:r>
            <w:r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>1</w:t>
            </w: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项。</w:t>
            </w:r>
            <w:r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>2010</w:t>
            </w: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年作为指导教师指导本科生毕业论文获得校级优秀论文一项。</w:t>
            </w:r>
            <w:r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>2014</w:t>
            </w: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年作为指导教师指导本科生获得国家级</w:t>
            </w:r>
            <w:r w:rsidRPr="00A11652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大学生创新创业训练计划</w:t>
            </w: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立项一项。</w:t>
            </w:r>
          </w:p>
        </w:tc>
      </w:tr>
      <w:tr w:rsidR="00802C9A" w:rsidRPr="00362C22" w:rsidTr="004B55AF">
        <w:trPr>
          <w:trHeight w:val="1471"/>
          <w:jc w:val="center"/>
        </w:trPr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C9A" w:rsidRPr="00362C22" w:rsidRDefault="00802C9A" w:rsidP="004B55AF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362C22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曾</w:t>
            </w:r>
            <w:r w:rsidRPr="00362C22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 xml:space="preserve"> </w:t>
            </w:r>
            <w:r w:rsidRPr="00362C22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受</w:t>
            </w:r>
          </w:p>
          <w:p w:rsidR="00802C9A" w:rsidRPr="00362C22" w:rsidRDefault="00802C9A" w:rsidP="004B55AF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362C22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表</w:t>
            </w:r>
            <w:r w:rsidRPr="00362C22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 xml:space="preserve"> </w:t>
            </w:r>
            <w:r w:rsidRPr="00362C22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彰</w:t>
            </w:r>
          </w:p>
          <w:p w:rsidR="00802C9A" w:rsidRPr="00362C22" w:rsidRDefault="00802C9A" w:rsidP="004B55AF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362C22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情</w:t>
            </w:r>
            <w:r w:rsidRPr="00362C22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 xml:space="preserve"> </w:t>
            </w:r>
            <w:r w:rsidRPr="00362C22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况</w:t>
            </w:r>
          </w:p>
        </w:tc>
        <w:tc>
          <w:tcPr>
            <w:tcW w:w="686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02C9A" w:rsidRPr="00B17675" w:rsidRDefault="00802C9A" w:rsidP="00802C9A">
            <w:pPr>
              <w:widowControl/>
              <w:spacing w:line="360" w:lineRule="auto"/>
              <w:ind w:firstLineChars="198" w:firstLine="31680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B17675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>2012</w:t>
            </w:r>
            <w:r w:rsidRPr="00B17675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年获得校级青年教师课堂教学竞赛优秀奖。</w:t>
            </w:r>
            <w:r w:rsidRPr="00B17675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>2012</w:t>
            </w:r>
            <w:r w:rsidRPr="00B17675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年个人考核优秀。</w:t>
            </w:r>
          </w:p>
        </w:tc>
      </w:tr>
      <w:tr w:rsidR="00802C9A" w:rsidRPr="00362C22" w:rsidTr="00A0526C">
        <w:trPr>
          <w:trHeight w:val="2317"/>
          <w:jc w:val="center"/>
        </w:trPr>
        <w:tc>
          <w:tcPr>
            <w:tcW w:w="110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C9A" w:rsidRPr="00362C22" w:rsidRDefault="00802C9A" w:rsidP="004B55AF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362C22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基层党组织推荐意见</w:t>
            </w:r>
          </w:p>
        </w:tc>
        <w:tc>
          <w:tcPr>
            <w:tcW w:w="6869" w:type="dxa"/>
            <w:gridSpan w:val="7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center"/>
          </w:tcPr>
          <w:p w:rsidR="00802C9A" w:rsidRDefault="00802C9A" w:rsidP="004B55AF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  <w:p w:rsidR="00802C9A" w:rsidRDefault="00802C9A" w:rsidP="004B55AF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  <w:p w:rsidR="00802C9A" w:rsidRPr="00362C22" w:rsidRDefault="00802C9A" w:rsidP="004B55AF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  <w:p w:rsidR="00802C9A" w:rsidRPr="00362C22" w:rsidRDefault="00802C9A" w:rsidP="004B55AF">
            <w:pPr>
              <w:widowControl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362C22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负责人签字：</w:t>
            </w:r>
            <w:r w:rsidRPr="00362C22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 xml:space="preserve">                      </w:t>
            </w:r>
            <w:r w:rsidRPr="00362C22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（盖</w:t>
            </w:r>
            <w:r w:rsidRPr="00362C22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 xml:space="preserve">  </w:t>
            </w:r>
            <w:r w:rsidRPr="00362C22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章）</w:t>
            </w:r>
          </w:p>
          <w:p w:rsidR="00802C9A" w:rsidRPr="00362C22" w:rsidRDefault="00802C9A" w:rsidP="00802C9A">
            <w:pPr>
              <w:widowControl/>
              <w:ind w:leftChars="47" w:left="31680" w:hangingChars="1500" w:firstLine="31680"/>
              <w:jc w:val="righ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362C22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 xml:space="preserve"> </w:t>
            </w:r>
            <w:r w:rsidRPr="00362C22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年</w:t>
            </w:r>
            <w:r w:rsidRPr="00362C22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 xml:space="preserve">  </w:t>
            </w:r>
            <w:r w:rsidRPr="00362C22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月</w:t>
            </w:r>
            <w:r w:rsidRPr="00362C22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 xml:space="preserve">   </w:t>
            </w:r>
            <w:r w:rsidRPr="00362C22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日</w:t>
            </w:r>
          </w:p>
        </w:tc>
      </w:tr>
      <w:tr w:rsidR="00802C9A" w:rsidRPr="00362C22" w:rsidTr="00A0526C">
        <w:trPr>
          <w:trHeight w:val="2315"/>
          <w:jc w:val="center"/>
        </w:trPr>
        <w:tc>
          <w:tcPr>
            <w:tcW w:w="110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02C9A" w:rsidRPr="00362C22" w:rsidRDefault="00802C9A" w:rsidP="004B55AF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362C22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党</w:t>
            </w:r>
            <w:r w:rsidRPr="00362C22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 xml:space="preserve"> </w:t>
            </w:r>
            <w:bookmarkStart w:id="0" w:name="_GoBack"/>
            <w:bookmarkEnd w:id="0"/>
            <w:r w:rsidRPr="00362C22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委</w:t>
            </w:r>
          </w:p>
          <w:p w:rsidR="00802C9A" w:rsidRPr="00362C22" w:rsidRDefault="00802C9A" w:rsidP="004B55AF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362C22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审</w:t>
            </w:r>
            <w:r w:rsidRPr="00362C22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 xml:space="preserve"> </w:t>
            </w:r>
            <w:r w:rsidRPr="00362C22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批</w:t>
            </w:r>
          </w:p>
          <w:p w:rsidR="00802C9A" w:rsidRPr="00362C22" w:rsidRDefault="00802C9A" w:rsidP="004B55AF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362C22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意</w:t>
            </w:r>
            <w:r w:rsidRPr="00362C22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 xml:space="preserve"> </w:t>
            </w:r>
            <w:r w:rsidRPr="00362C22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见</w:t>
            </w:r>
          </w:p>
        </w:tc>
        <w:tc>
          <w:tcPr>
            <w:tcW w:w="6869" w:type="dxa"/>
            <w:gridSpan w:val="7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center"/>
          </w:tcPr>
          <w:p w:rsidR="00802C9A" w:rsidRPr="00362C22" w:rsidRDefault="00802C9A" w:rsidP="00802C9A">
            <w:pPr>
              <w:widowControl/>
              <w:ind w:left="31680" w:hangingChars="1250" w:firstLine="31680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  <w:p w:rsidR="00802C9A" w:rsidRPr="00362C22" w:rsidRDefault="00802C9A" w:rsidP="00802C9A">
            <w:pPr>
              <w:widowControl/>
              <w:ind w:firstLineChars="1713" w:firstLine="31680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362C22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（盖</w:t>
            </w:r>
            <w:r w:rsidRPr="00362C22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 xml:space="preserve">  </w:t>
            </w:r>
            <w:r w:rsidRPr="00362C22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章）</w:t>
            </w:r>
          </w:p>
          <w:p w:rsidR="00802C9A" w:rsidRPr="00362C22" w:rsidRDefault="00802C9A" w:rsidP="00802C9A">
            <w:pPr>
              <w:widowControl/>
              <w:ind w:left="31680" w:hangingChars="1250" w:firstLine="31680"/>
              <w:jc w:val="righ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362C22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 xml:space="preserve"> </w:t>
            </w:r>
            <w:r w:rsidRPr="00362C22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年</w:t>
            </w:r>
            <w:r w:rsidRPr="00362C22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 xml:space="preserve">   </w:t>
            </w:r>
            <w:r w:rsidRPr="00362C22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月</w:t>
            </w:r>
            <w:r w:rsidRPr="00362C22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 xml:space="preserve">   </w:t>
            </w:r>
            <w:r w:rsidRPr="00362C22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日</w:t>
            </w:r>
          </w:p>
        </w:tc>
      </w:tr>
    </w:tbl>
    <w:p w:rsidR="00802C9A" w:rsidRDefault="00802C9A"/>
    <w:sectPr w:rsidR="00802C9A" w:rsidSect="00E012C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02C9A" w:rsidRDefault="00802C9A" w:rsidP="00477720">
      <w:r>
        <w:separator/>
      </w:r>
    </w:p>
  </w:endnote>
  <w:endnote w:type="continuationSeparator" w:id="0">
    <w:p w:rsidR="00802C9A" w:rsidRDefault="00802C9A" w:rsidP="004777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方正小标宋简体">
    <w:altName w:val="方正兰亭超细黑简体"/>
    <w:panose1 w:val="00000000000000000000"/>
    <w:charset w:val="86"/>
    <w:family w:val="script"/>
    <w:notTrueType/>
    <w:pitch w:val="fixed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02C9A" w:rsidRDefault="00802C9A" w:rsidP="00477720">
      <w:r>
        <w:separator/>
      </w:r>
    </w:p>
  </w:footnote>
  <w:footnote w:type="continuationSeparator" w:id="0">
    <w:p w:rsidR="00802C9A" w:rsidRDefault="00802C9A" w:rsidP="0047772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C6B50"/>
    <w:rsid w:val="00055F24"/>
    <w:rsid w:val="001D5898"/>
    <w:rsid w:val="00205F0F"/>
    <w:rsid w:val="00235D2A"/>
    <w:rsid w:val="00362C22"/>
    <w:rsid w:val="00424FB3"/>
    <w:rsid w:val="00477720"/>
    <w:rsid w:val="004B55AF"/>
    <w:rsid w:val="004D1EC8"/>
    <w:rsid w:val="00505D46"/>
    <w:rsid w:val="00541BB1"/>
    <w:rsid w:val="00556D36"/>
    <w:rsid w:val="007004E2"/>
    <w:rsid w:val="00802C9A"/>
    <w:rsid w:val="008679FD"/>
    <w:rsid w:val="008C52AA"/>
    <w:rsid w:val="0091488B"/>
    <w:rsid w:val="00A0526C"/>
    <w:rsid w:val="00A11652"/>
    <w:rsid w:val="00B17675"/>
    <w:rsid w:val="00BC6B50"/>
    <w:rsid w:val="00CD7F27"/>
    <w:rsid w:val="00E012C5"/>
    <w:rsid w:val="00E11BB3"/>
    <w:rsid w:val="00E4215D"/>
    <w:rsid w:val="00E564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7720"/>
    <w:pPr>
      <w:widowControl w:val="0"/>
      <w:jc w:val="both"/>
    </w:pPr>
    <w:rPr>
      <w:rFonts w:ascii="Times New Roman" w:hAnsi="Times New Roman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47772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477720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rsid w:val="00477720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477720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6</TotalTime>
  <Pages>2</Pages>
  <Words>102</Words>
  <Characters>584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CY Zeng</dc:creator>
  <cp:keywords/>
  <dc:description/>
  <cp:lastModifiedBy>刘科财</cp:lastModifiedBy>
  <cp:revision>5</cp:revision>
  <dcterms:created xsi:type="dcterms:W3CDTF">2015-05-11T03:51:00Z</dcterms:created>
  <dcterms:modified xsi:type="dcterms:W3CDTF">2015-05-15T03:43:00Z</dcterms:modified>
</cp:coreProperties>
</file>